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Enfield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Enfield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Enfield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Enfield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Enfield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Enfield North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51.1% </w:t>
      </w:r>
      <w:r w:rsidRPr="004747BF">
        <w:rPr>
          <w:rFonts w:ascii="Libre Franklin Light" w:eastAsia="Times New Roman" w:hAnsi="Libre Franklin Light" w:cs="Calibri Light"/>
        </w:rPr>
        <w:t xml:space="preserve">of those respondents classified as PGSI 8+ in Enfield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Enfield North is estimated to be </w:t>
      </w:r>
      <w:r w:rsidRPr="00773DF7">
        <w:rPr>
          <w:rFonts w:ascii="Libre Franklin Light" w:eastAsia="Times New Roman" w:hAnsi="Libre Franklin Light" w:cs="Calibri Light"/>
          <w:b/>
          <w:bCs/>
          <w:color w:val="C45911" w:themeColor="accent2" w:themeShade="BF"/>
        </w:rPr>
        <w:t xml:space="preserve">£3,385,525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Enfield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Enfield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Enfield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Enfield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nfield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Enfield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nfield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Enfield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Enfield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nfield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Enfield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Enfield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Enfield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Enfield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Enfield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Enfield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£3,385,525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Enfield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£55,145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£1,140,422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£81,696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£22,977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£42,124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£2,043,161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£3,385,525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Enfield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Enfield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Enfield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Enfield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Enfield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Enfield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Enfield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Enfield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Enfield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CC0126-D8A8-49AB-8C91-86C3846ADE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